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Default="00164867" w:rsidP="00164867">
      <w:pPr>
        <w:pStyle w:val="CRCoverPage"/>
        <w:tabs>
          <w:tab w:val="right" w:pos="9639"/>
        </w:tabs>
        <w:spacing w:after="0"/>
        <w:rPr>
          <w:b/>
          <w:i/>
          <w:noProof/>
          <w:sz w:val="28"/>
        </w:rPr>
      </w:pPr>
      <w:bookmarkStart w:id="0" w:name="_Toc4521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31596">
        <w:rPr>
          <w:b/>
          <w:noProof/>
          <w:sz w:val="24"/>
        </w:rPr>
        <w:t>90</w:t>
      </w:r>
      <w:r w:rsidR="00C17EA6">
        <w:rPr>
          <w:b/>
          <w:noProof/>
          <w:sz w:val="24"/>
        </w:rPr>
        <w:t>-e</w:t>
      </w:r>
      <w:r w:rsidR="00B25454">
        <w:fldChar w:fldCharType="begin"/>
      </w:r>
      <w:r w:rsidR="00B25454">
        <w:instrText xml:space="preserve"> DOCPROPERTY  MtgTitle  \* MERGEFORMAT </w:instrText>
      </w:r>
      <w:r w:rsidR="00B25454">
        <w:fldChar w:fldCharType="end"/>
      </w:r>
      <w:r>
        <w:rPr>
          <w:b/>
          <w:i/>
          <w:noProof/>
          <w:sz w:val="28"/>
        </w:rPr>
        <w:tab/>
        <w:t>R5-</w:t>
      </w:r>
      <w:r w:rsidR="000F1C20">
        <w:rPr>
          <w:b/>
          <w:i/>
          <w:noProof/>
          <w:sz w:val="28"/>
        </w:rPr>
        <w:t>2</w:t>
      </w:r>
      <w:r w:rsidR="00E31596">
        <w:rPr>
          <w:b/>
          <w:i/>
          <w:noProof/>
          <w:sz w:val="28"/>
        </w:rPr>
        <w:t>1</w:t>
      </w:r>
      <w:r w:rsidR="00812E5D">
        <w:rPr>
          <w:b/>
          <w:i/>
          <w:noProof/>
          <w:sz w:val="28"/>
        </w:rPr>
        <w:t>0435</w:t>
      </w:r>
    </w:p>
    <w:p w:rsidR="00E31596" w:rsidRDefault="00E31596" w:rsidP="00E31596">
      <w:pPr>
        <w:pStyle w:val="CRCoverPage"/>
        <w:outlineLvl w:val="0"/>
        <w:rPr>
          <w:b/>
          <w:bCs/>
          <w:sz w:val="24"/>
          <w:szCs w:val="24"/>
        </w:rPr>
      </w:pPr>
      <w:r>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tc>
          <w:tcPr>
            <w:tcW w:w="9641" w:type="dxa"/>
            <w:gridSpan w:val="9"/>
            <w:tcBorders>
              <w:top w:val="single" w:sz="4" w:space="0" w:color="auto"/>
              <w:left w:val="single" w:sz="4" w:space="0" w:color="auto"/>
              <w:bottom w:val="nil"/>
              <w:right w:val="single" w:sz="4" w:space="0" w:color="auto"/>
            </w:tcBorders>
            <w:hideMark/>
          </w:tcPr>
          <w:p w:rsidR="00164867" w:rsidRDefault="00164867">
            <w:pPr>
              <w:pStyle w:val="CRCoverPage"/>
              <w:spacing w:after="0"/>
              <w:jc w:val="right"/>
              <w:rPr>
                <w:i/>
                <w:noProof/>
              </w:rPr>
            </w:pPr>
            <w:r>
              <w:rPr>
                <w:i/>
                <w:noProof/>
                <w:sz w:val="14"/>
              </w:rPr>
              <w:t>CR-Form-v12.</w:t>
            </w:r>
            <w:r w:rsidR="0077102F">
              <w:rPr>
                <w:i/>
                <w:noProof/>
                <w:sz w:val="14"/>
              </w:rPr>
              <w:t>1</w:t>
            </w:r>
          </w:p>
        </w:tc>
      </w:tr>
      <w:tr w:rsidR="00164867">
        <w:tc>
          <w:tcPr>
            <w:tcW w:w="9641" w:type="dxa"/>
            <w:gridSpan w:val="9"/>
            <w:tcBorders>
              <w:top w:val="nil"/>
              <w:left w:val="single" w:sz="4" w:space="0" w:color="auto"/>
              <w:bottom w:val="nil"/>
              <w:right w:val="single" w:sz="4" w:space="0" w:color="auto"/>
            </w:tcBorders>
            <w:hideMark/>
          </w:tcPr>
          <w:p w:rsidR="00164867" w:rsidRDefault="00164867">
            <w:pPr>
              <w:pStyle w:val="CRCoverPage"/>
              <w:spacing w:after="0"/>
              <w:jc w:val="center"/>
              <w:rPr>
                <w:noProof/>
              </w:rPr>
            </w:pPr>
            <w:r>
              <w:rPr>
                <w:b/>
                <w:noProof/>
                <w:sz w:val="32"/>
              </w:rPr>
              <w:t>CHANGE REQUEST</w:t>
            </w: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sz w:val="8"/>
                <w:szCs w:val="8"/>
              </w:rPr>
            </w:pPr>
          </w:p>
        </w:tc>
      </w:tr>
      <w:tr w:rsidR="00164867">
        <w:tc>
          <w:tcPr>
            <w:tcW w:w="142" w:type="dxa"/>
            <w:tcBorders>
              <w:top w:val="nil"/>
              <w:left w:val="single" w:sz="4" w:space="0" w:color="auto"/>
              <w:bottom w:val="nil"/>
              <w:right w:val="nil"/>
            </w:tcBorders>
          </w:tcPr>
          <w:p w:rsidR="00164867" w:rsidRDefault="00164867">
            <w:pPr>
              <w:pStyle w:val="CRCoverPage"/>
              <w:spacing w:after="0"/>
              <w:jc w:val="right"/>
              <w:rPr>
                <w:noProof/>
              </w:rPr>
            </w:pPr>
          </w:p>
        </w:tc>
        <w:tc>
          <w:tcPr>
            <w:tcW w:w="1559" w:type="dxa"/>
            <w:shd w:val="pct30" w:color="FFFF00" w:fill="auto"/>
            <w:hideMark/>
          </w:tcPr>
          <w:p w:rsidR="00164867" w:rsidRDefault="00164867" w:rsidP="00EF7843">
            <w:pPr>
              <w:pStyle w:val="CRCoverPage"/>
              <w:spacing w:after="0"/>
              <w:jc w:val="right"/>
              <w:rPr>
                <w:b/>
                <w:noProof/>
                <w:sz w:val="28"/>
              </w:rPr>
            </w:pPr>
            <w:r>
              <w:rPr>
                <w:b/>
                <w:noProof/>
                <w:sz w:val="28"/>
              </w:rPr>
              <w:t>3</w:t>
            </w:r>
            <w:r w:rsidR="00EF7843">
              <w:rPr>
                <w:b/>
                <w:noProof/>
                <w:sz w:val="28"/>
              </w:rPr>
              <w:t>8</w:t>
            </w:r>
            <w:r>
              <w:rPr>
                <w:b/>
                <w:noProof/>
                <w:sz w:val="28"/>
              </w:rPr>
              <w:t>.</w:t>
            </w:r>
            <w:r w:rsidR="00FD6DBD">
              <w:rPr>
                <w:b/>
                <w:noProof/>
                <w:sz w:val="28"/>
              </w:rPr>
              <w:t>90</w:t>
            </w:r>
            <w:r w:rsidR="00B444E8">
              <w:rPr>
                <w:b/>
                <w:noProof/>
                <w:sz w:val="28"/>
              </w:rPr>
              <w:t>3</w:t>
            </w:r>
          </w:p>
        </w:tc>
        <w:tc>
          <w:tcPr>
            <w:tcW w:w="709" w:type="dxa"/>
            <w:hideMark/>
          </w:tcPr>
          <w:p w:rsidR="00164867" w:rsidRDefault="00164867">
            <w:pPr>
              <w:pStyle w:val="CRCoverPage"/>
              <w:spacing w:after="0"/>
              <w:jc w:val="center"/>
              <w:rPr>
                <w:noProof/>
              </w:rPr>
            </w:pPr>
            <w:r>
              <w:rPr>
                <w:b/>
                <w:noProof/>
                <w:sz w:val="28"/>
              </w:rPr>
              <w:t>CR</w:t>
            </w:r>
          </w:p>
        </w:tc>
        <w:tc>
          <w:tcPr>
            <w:tcW w:w="1276" w:type="dxa"/>
            <w:shd w:val="pct30" w:color="FFFF00" w:fill="auto"/>
            <w:hideMark/>
          </w:tcPr>
          <w:p w:rsidR="005A6C0D" w:rsidRPr="005A6C0D" w:rsidRDefault="005A6C0D">
            <w:pPr>
              <w:pStyle w:val="CRCoverPage"/>
              <w:spacing w:after="0"/>
              <w:rPr>
                <w:b/>
                <w:noProof/>
                <w:sz w:val="28"/>
              </w:rPr>
            </w:pPr>
            <w:r>
              <w:rPr>
                <w:b/>
                <w:noProof/>
                <w:sz w:val="28"/>
              </w:rPr>
              <w:t>0</w:t>
            </w:r>
            <w:r w:rsidR="00812E5D">
              <w:rPr>
                <w:b/>
                <w:noProof/>
                <w:sz w:val="28"/>
              </w:rPr>
              <w:t>194</w:t>
            </w:r>
            <w:bookmarkStart w:id="1" w:name="_GoBack"/>
            <w:bookmarkEnd w:id="1"/>
          </w:p>
        </w:tc>
        <w:tc>
          <w:tcPr>
            <w:tcW w:w="709" w:type="dxa"/>
            <w:hideMark/>
          </w:tcPr>
          <w:p w:rsidR="00164867" w:rsidRDefault="00164867">
            <w:pPr>
              <w:pStyle w:val="CRCoverPage"/>
              <w:tabs>
                <w:tab w:val="right" w:pos="625"/>
              </w:tabs>
              <w:spacing w:after="0"/>
              <w:jc w:val="center"/>
              <w:rPr>
                <w:noProof/>
              </w:rPr>
            </w:pPr>
            <w:r>
              <w:rPr>
                <w:b/>
                <w:bCs/>
                <w:noProof/>
                <w:sz w:val="28"/>
              </w:rPr>
              <w:t>rev</w:t>
            </w:r>
          </w:p>
        </w:tc>
        <w:tc>
          <w:tcPr>
            <w:tcW w:w="992" w:type="dxa"/>
            <w:shd w:val="pct30" w:color="FFFF00" w:fill="auto"/>
            <w:hideMark/>
          </w:tcPr>
          <w:p w:rsidR="00164867" w:rsidRDefault="001648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164867" w:rsidRDefault="001648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64867" w:rsidRDefault="00164867" w:rsidP="009E23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94B">
              <w:rPr>
                <w:b/>
                <w:noProof/>
                <w:sz w:val="28"/>
              </w:rPr>
              <w:t>1</w:t>
            </w:r>
            <w:r w:rsidR="00360F94">
              <w:rPr>
                <w:b/>
                <w:noProof/>
                <w:sz w:val="28"/>
              </w:rPr>
              <w:t>6</w:t>
            </w:r>
            <w:r w:rsidR="00FE094B">
              <w:rPr>
                <w:b/>
                <w:noProof/>
                <w:sz w:val="28"/>
              </w:rPr>
              <w:t>.</w:t>
            </w:r>
            <w:r w:rsidR="00E31596">
              <w:rPr>
                <w:b/>
                <w:noProof/>
                <w:sz w:val="28"/>
              </w:rPr>
              <w:t>6</w:t>
            </w:r>
            <w:r w:rsidR="00FE094B">
              <w:rPr>
                <w:b/>
                <w:noProof/>
                <w:sz w:val="28"/>
              </w:rPr>
              <w:t>.</w:t>
            </w:r>
            <w:r>
              <w:rPr>
                <w:b/>
                <w:noProof/>
                <w:sz w:val="28"/>
              </w:rPr>
              <w:t>0</w:t>
            </w:r>
            <w:r>
              <w:rPr>
                <w:b/>
                <w:noProof/>
                <w:sz w:val="28"/>
              </w:rPr>
              <w:fldChar w:fldCharType="end"/>
            </w:r>
          </w:p>
        </w:tc>
        <w:tc>
          <w:tcPr>
            <w:tcW w:w="143" w:type="dxa"/>
            <w:tcBorders>
              <w:top w:val="nil"/>
              <w:left w:val="nil"/>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single" w:sz="4" w:space="0" w:color="auto"/>
              <w:left w:val="nil"/>
              <w:bottom w:val="nil"/>
              <w:right w:val="nil"/>
            </w:tcBorders>
            <w:hideMark/>
          </w:tcPr>
          <w:p w:rsidR="00164867" w:rsidRDefault="0016486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64867">
        <w:tc>
          <w:tcPr>
            <w:tcW w:w="9641" w:type="dxa"/>
            <w:gridSpan w:val="9"/>
          </w:tcPr>
          <w:p w:rsidR="00164867" w:rsidRDefault="00164867">
            <w:pPr>
              <w:pStyle w:val="CRCoverPage"/>
              <w:spacing w:after="0"/>
              <w:rPr>
                <w:noProof/>
                <w:sz w:val="8"/>
                <w:szCs w:val="8"/>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tc>
          <w:tcPr>
            <w:tcW w:w="2835" w:type="dxa"/>
            <w:hideMark/>
          </w:tcPr>
          <w:p w:rsidR="00164867" w:rsidRDefault="00164867">
            <w:pPr>
              <w:pStyle w:val="CRCoverPage"/>
              <w:tabs>
                <w:tab w:val="right" w:pos="2751"/>
              </w:tabs>
              <w:spacing w:after="0"/>
              <w:rPr>
                <w:b/>
                <w:i/>
                <w:noProof/>
              </w:rPr>
            </w:pPr>
            <w:r>
              <w:rPr>
                <w:b/>
                <w:i/>
                <w:noProof/>
              </w:rPr>
              <w:t>Proposed change affects:</w:t>
            </w:r>
          </w:p>
        </w:tc>
        <w:tc>
          <w:tcPr>
            <w:tcW w:w="1418" w:type="dxa"/>
            <w:hideMark/>
          </w:tcPr>
          <w:p w:rsidR="00164867" w:rsidRDefault="00164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Default="00164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caps/>
                <w:noProof/>
              </w:rPr>
            </w:pPr>
          </w:p>
        </w:tc>
        <w:tc>
          <w:tcPr>
            <w:tcW w:w="2126" w:type="dxa"/>
            <w:hideMark/>
          </w:tcPr>
          <w:p w:rsidR="00164867" w:rsidRDefault="00164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Default="00164867">
            <w:pPr>
              <w:pStyle w:val="CRCoverPage"/>
              <w:spacing w:after="0"/>
              <w:jc w:val="center"/>
              <w:rPr>
                <w:b/>
                <w:caps/>
                <w:noProof/>
              </w:rPr>
            </w:pPr>
          </w:p>
        </w:tc>
        <w:tc>
          <w:tcPr>
            <w:tcW w:w="1418" w:type="dxa"/>
            <w:hideMark/>
          </w:tcPr>
          <w:p w:rsidR="00164867" w:rsidRDefault="00164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bCs/>
                <w:caps/>
                <w:noProof/>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Tr="00FE094B">
        <w:tc>
          <w:tcPr>
            <w:tcW w:w="9645" w:type="dxa"/>
            <w:gridSpan w:val="11"/>
          </w:tcPr>
          <w:p w:rsidR="00164867" w:rsidRDefault="00164867">
            <w:pPr>
              <w:pStyle w:val="CRCoverPage"/>
              <w:spacing w:after="0"/>
              <w:rPr>
                <w:noProof/>
                <w:sz w:val="8"/>
                <w:szCs w:val="8"/>
              </w:rPr>
            </w:pPr>
          </w:p>
        </w:tc>
      </w:tr>
      <w:tr w:rsidR="00164867" w:rsidTr="00FE094B">
        <w:tc>
          <w:tcPr>
            <w:tcW w:w="1845" w:type="dxa"/>
            <w:tcBorders>
              <w:top w:val="single" w:sz="4" w:space="0" w:color="auto"/>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Default="00CD5C77">
            <w:pPr>
              <w:pStyle w:val="CRCoverPage"/>
              <w:spacing w:after="0"/>
              <w:ind w:left="100"/>
              <w:rPr>
                <w:noProof/>
              </w:rPr>
            </w:pPr>
            <w:r w:rsidRPr="00CD5C77">
              <w:rPr>
                <w:noProof/>
              </w:rPr>
              <w:t>Test tolerance analysis for 4.5.7.1</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Default="00FE094B">
            <w:pPr>
              <w:pStyle w:val="CRCoverPage"/>
              <w:spacing w:after="0"/>
              <w:ind w:left="100"/>
              <w:rPr>
                <w:noProof/>
              </w:rPr>
            </w:pPr>
            <w:r w:rsidRPr="006620A4">
              <w:rPr>
                <w:noProof/>
              </w:rPr>
              <w:t>Rohde &amp; Schwarz</w:t>
            </w: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Default="00164867">
            <w:pPr>
              <w:pStyle w:val="CRCoverPage"/>
              <w:spacing w:after="0"/>
              <w:ind w:left="100"/>
              <w:rPr>
                <w:noProof/>
              </w:rPr>
            </w:pPr>
            <w:r>
              <w:t>R5</w:t>
            </w:r>
            <w:r w:rsidR="00B25454">
              <w:fldChar w:fldCharType="begin"/>
            </w:r>
            <w:r w:rsidR="00B25454">
              <w:instrText xml:space="preserve"> DOCPROPERTY  SourceIfTsg  \* MERGEFORMAT </w:instrText>
            </w:r>
            <w:r w:rsidR="00B25454">
              <w:fldChar w:fldCharType="end"/>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164867" w:rsidRDefault="00395650">
            <w:pPr>
              <w:pStyle w:val="CRCoverPage"/>
              <w:spacing w:after="0"/>
              <w:ind w:left="100"/>
              <w:rPr>
                <w:noProof/>
              </w:rPr>
            </w:pPr>
            <w:r w:rsidRPr="00395650">
              <w:rPr>
                <w:noProof/>
              </w:rPr>
              <w:t>5GS_NR_LTE-UEConTest</w:t>
            </w:r>
          </w:p>
        </w:tc>
        <w:tc>
          <w:tcPr>
            <w:tcW w:w="567" w:type="dxa"/>
          </w:tcPr>
          <w:p w:rsidR="00164867" w:rsidRDefault="00164867">
            <w:pPr>
              <w:pStyle w:val="CRCoverPage"/>
              <w:spacing w:after="0"/>
              <w:ind w:right="100"/>
              <w:rPr>
                <w:noProof/>
              </w:rPr>
            </w:pPr>
          </w:p>
        </w:tc>
        <w:tc>
          <w:tcPr>
            <w:tcW w:w="1418" w:type="dxa"/>
            <w:gridSpan w:val="3"/>
            <w:hideMark/>
          </w:tcPr>
          <w:p w:rsidR="00164867" w:rsidRDefault="0016486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164867" w:rsidRDefault="00FE094B" w:rsidP="00836F84">
            <w:pPr>
              <w:pStyle w:val="CRCoverPage"/>
              <w:spacing w:after="0"/>
              <w:ind w:left="100"/>
              <w:rPr>
                <w:noProof/>
              </w:rPr>
            </w:pPr>
            <w:r>
              <w:rPr>
                <w:noProof/>
              </w:rPr>
              <w:t>20</w:t>
            </w:r>
            <w:r w:rsidR="009E2392">
              <w:rPr>
                <w:noProof/>
              </w:rPr>
              <w:t>2</w:t>
            </w:r>
            <w:r w:rsidR="00C30681">
              <w:rPr>
                <w:noProof/>
              </w:rPr>
              <w:t>1</w:t>
            </w:r>
            <w:r>
              <w:rPr>
                <w:noProof/>
              </w:rPr>
              <w:t>-</w:t>
            </w:r>
            <w:r w:rsidR="00C30681">
              <w:rPr>
                <w:noProof/>
              </w:rPr>
              <w:t>02</w:t>
            </w:r>
            <w:r>
              <w:rPr>
                <w:noProof/>
              </w:rPr>
              <w:t>-</w:t>
            </w:r>
            <w:r w:rsidR="00C30681">
              <w:rPr>
                <w:noProof/>
              </w:rPr>
              <w:t>08</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1986" w:type="dxa"/>
            <w:gridSpan w:val="4"/>
          </w:tcPr>
          <w:p w:rsidR="00164867" w:rsidRDefault="00164867">
            <w:pPr>
              <w:pStyle w:val="CRCoverPage"/>
              <w:spacing w:after="0"/>
              <w:rPr>
                <w:noProof/>
                <w:sz w:val="8"/>
                <w:szCs w:val="8"/>
              </w:rPr>
            </w:pPr>
          </w:p>
        </w:tc>
        <w:tc>
          <w:tcPr>
            <w:tcW w:w="2268" w:type="dxa"/>
            <w:gridSpan w:val="2"/>
          </w:tcPr>
          <w:p w:rsidR="00164867" w:rsidRDefault="00164867">
            <w:pPr>
              <w:pStyle w:val="CRCoverPage"/>
              <w:spacing w:after="0"/>
              <w:rPr>
                <w:noProof/>
                <w:sz w:val="8"/>
                <w:szCs w:val="8"/>
              </w:rPr>
            </w:pPr>
          </w:p>
        </w:tc>
        <w:tc>
          <w:tcPr>
            <w:tcW w:w="1418" w:type="dxa"/>
            <w:gridSpan w:val="3"/>
          </w:tcPr>
          <w:p w:rsidR="00164867"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rPr>
          <w:cantSplit/>
        </w:trPr>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Category:</w:t>
            </w:r>
          </w:p>
        </w:tc>
        <w:tc>
          <w:tcPr>
            <w:tcW w:w="851" w:type="dxa"/>
            <w:shd w:val="pct30" w:color="FFFF00" w:fill="auto"/>
            <w:hideMark/>
          </w:tcPr>
          <w:p w:rsidR="00164867" w:rsidRDefault="0016486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rsidR="00164867" w:rsidRDefault="00164867">
            <w:pPr>
              <w:pStyle w:val="CRCoverPage"/>
              <w:spacing w:after="0"/>
              <w:rPr>
                <w:noProof/>
              </w:rPr>
            </w:pPr>
          </w:p>
        </w:tc>
        <w:tc>
          <w:tcPr>
            <w:tcW w:w="1418" w:type="dxa"/>
            <w:gridSpan w:val="3"/>
            <w:hideMark/>
          </w:tcPr>
          <w:p w:rsidR="00164867" w:rsidRDefault="0016486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164867" w:rsidRDefault="00164867" w:rsidP="00360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60F94">
              <w:rPr>
                <w:noProof/>
              </w:rPr>
              <w:t>6</w:t>
            </w:r>
          </w:p>
        </w:tc>
      </w:tr>
      <w:tr w:rsidR="0077102F" w:rsidTr="00FE094B">
        <w:tc>
          <w:tcPr>
            <w:tcW w:w="1845" w:type="dxa"/>
            <w:tcBorders>
              <w:top w:val="nil"/>
              <w:left w:val="single" w:sz="4" w:space="0" w:color="auto"/>
              <w:bottom w:val="single" w:sz="4" w:space="0" w:color="auto"/>
              <w:right w:val="nil"/>
            </w:tcBorders>
          </w:tcPr>
          <w:p w:rsidR="0077102F" w:rsidRDefault="0077102F" w:rsidP="0077102F">
            <w:pPr>
              <w:pStyle w:val="CRCoverPage"/>
              <w:spacing w:after="0"/>
              <w:rPr>
                <w:b/>
                <w:i/>
                <w:noProof/>
              </w:rPr>
            </w:pPr>
          </w:p>
        </w:tc>
        <w:tc>
          <w:tcPr>
            <w:tcW w:w="4678" w:type="dxa"/>
            <w:gridSpan w:val="8"/>
            <w:tcBorders>
              <w:top w:val="nil"/>
              <w:left w:val="nil"/>
              <w:bottom w:val="single" w:sz="4" w:space="0" w:color="auto"/>
              <w:right w:val="nil"/>
            </w:tcBorders>
            <w:hideMark/>
          </w:tcPr>
          <w:p w:rsidR="0077102F" w:rsidRDefault="0077102F" w:rsidP="0077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102F" w:rsidRDefault="0077102F" w:rsidP="007710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77102F" w:rsidRPr="007C2097" w:rsidRDefault="0077102F" w:rsidP="0077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4867" w:rsidTr="00FE094B">
        <w:tc>
          <w:tcPr>
            <w:tcW w:w="1845" w:type="dxa"/>
          </w:tcPr>
          <w:p w:rsidR="00164867" w:rsidRDefault="00164867">
            <w:pPr>
              <w:pStyle w:val="CRCoverPage"/>
              <w:spacing w:after="0"/>
              <w:rPr>
                <w:b/>
                <w:i/>
                <w:noProof/>
                <w:sz w:val="8"/>
                <w:szCs w:val="8"/>
              </w:rPr>
            </w:pPr>
          </w:p>
        </w:tc>
        <w:tc>
          <w:tcPr>
            <w:tcW w:w="7800" w:type="dxa"/>
            <w:gridSpan w:val="10"/>
          </w:tcPr>
          <w:p w:rsidR="00164867" w:rsidRDefault="00164867">
            <w:pPr>
              <w:pStyle w:val="CRCoverPage"/>
              <w:spacing w:after="0"/>
              <w:rPr>
                <w:noProof/>
                <w:sz w:val="8"/>
                <w:szCs w:val="8"/>
              </w:rPr>
            </w:pPr>
          </w:p>
        </w:tc>
      </w:tr>
      <w:tr w:rsidR="00164867" w:rsidTr="00FE094B">
        <w:tc>
          <w:tcPr>
            <w:tcW w:w="2696" w:type="dxa"/>
            <w:gridSpan w:val="2"/>
            <w:tcBorders>
              <w:top w:val="single" w:sz="4" w:space="0" w:color="auto"/>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Default="00755101" w:rsidP="00CE4741">
            <w:pPr>
              <w:pStyle w:val="CRCoverPage"/>
              <w:spacing w:after="0"/>
              <w:ind w:left="100"/>
              <w:rPr>
                <w:noProof/>
              </w:rPr>
            </w:pPr>
            <w:r>
              <w:rPr>
                <w:noProof/>
              </w:rPr>
              <w:t xml:space="preserve">RRM TC </w:t>
            </w:r>
            <w:r w:rsidR="0073624C">
              <w:rPr>
                <w:noProof/>
              </w:rPr>
              <w:t>4.5.7.1</w:t>
            </w:r>
            <w:r>
              <w:rPr>
                <w:noProof/>
              </w:rPr>
              <w:t xml:space="preserve"> needs a TT analysis to verify that the test case parameters are feasible given the TE MU and the test case will not unfairly fail a good UE</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The TT analysis has been provided in the attached zip file following the corresponding TT analysis excel and document templates</w:t>
            </w:r>
          </w:p>
          <w:p w:rsidR="00164867" w:rsidRDefault="00164867">
            <w:pPr>
              <w:pStyle w:val="CRCoverPage"/>
              <w:spacing w:after="0"/>
              <w:ind w:left="100"/>
              <w:rPr>
                <w:noProof/>
              </w:rPr>
            </w:pP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single" w:sz="4" w:space="0" w:color="auto"/>
              <w:right w:val="nil"/>
            </w:tcBorders>
            <w:hideMark/>
          </w:tcPr>
          <w:p w:rsidR="00164867" w:rsidRDefault="0016486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Default="00755101">
            <w:pPr>
              <w:pStyle w:val="CRCoverPage"/>
              <w:spacing w:after="0"/>
              <w:ind w:left="100"/>
              <w:rPr>
                <w:noProof/>
              </w:rPr>
            </w:pPr>
            <w:r>
              <w:rPr>
                <w:noProof/>
              </w:rPr>
              <w:t>The test case parameters and configuration will not be guaranteed feasible. The test case cannot be declared complete</w:t>
            </w:r>
          </w:p>
        </w:tc>
      </w:tr>
      <w:tr w:rsidR="00164867" w:rsidTr="00FE094B">
        <w:tc>
          <w:tcPr>
            <w:tcW w:w="2696" w:type="dxa"/>
            <w:gridSpan w:val="2"/>
          </w:tcPr>
          <w:p w:rsidR="00164867" w:rsidRDefault="00164867">
            <w:pPr>
              <w:pStyle w:val="CRCoverPage"/>
              <w:spacing w:after="0"/>
              <w:rPr>
                <w:b/>
                <w:i/>
                <w:noProof/>
                <w:sz w:val="8"/>
                <w:szCs w:val="8"/>
              </w:rPr>
            </w:pPr>
          </w:p>
        </w:tc>
        <w:tc>
          <w:tcPr>
            <w:tcW w:w="6949" w:type="dxa"/>
            <w:gridSpan w:val="9"/>
          </w:tcPr>
          <w:p w:rsidR="00164867" w:rsidRDefault="00164867">
            <w:pPr>
              <w:pStyle w:val="CRCoverPage"/>
              <w:spacing w:after="0"/>
              <w:rPr>
                <w:noProof/>
                <w:sz w:val="8"/>
                <w:szCs w:val="8"/>
              </w:rPr>
            </w:pPr>
          </w:p>
        </w:tc>
      </w:tr>
      <w:tr w:rsidR="00755101" w:rsidTr="00FE094B">
        <w:tc>
          <w:tcPr>
            <w:tcW w:w="2696" w:type="dxa"/>
            <w:gridSpan w:val="2"/>
            <w:tcBorders>
              <w:top w:val="single" w:sz="4" w:space="0" w:color="auto"/>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N/A (only zip file attachment)</w:t>
            </w: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sz w:val="8"/>
                <w:szCs w:val="8"/>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sz w:val="8"/>
                <w:szCs w:val="8"/>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55101" w:rsidRDefault="00755101" w:rsidP="00755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55101" w:rsidRDefault="00755101" w:rsidP="00755101">
            <w:pPr>
              <w:pStyle w:val="CRCoverPage"/>
              <w:spacing w:after="0"/>
              <w:jc w:val="center"/>
              <w:rPr>
                <w:b/>
                <w:caps/>
                <w:noProof/>
              </w:rPr>
            </w:pPr>
            <w:r>
              <w:rPr>
                <w:b/>
                <w:caps/>
                <w:noProof/>
              </w:rPr>
              <w:t>N</w:t>
            </w:r>
          </w:p>
        </w:tc>
        <w:tc>
          <w:tcPr>
            <w:tcW w:w="2978" w:type="dxa"/>
            <w:gridSpan w:val="4"/>
          </w:tcPr>
          <w:p w:rsidR="00755101" w:rsidRDefault="00755101" w:rsidP="00755101">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rPr>
            </w:pPr>
          </w:p>
        </w:tc>
      </w:tr>
      <w:tr w:rsidR="00755101" w:rsidTr="00FE094B">
        <w:tc>
          <w:tcPr>
            <w:tcW w:w="2696" w:type="dxa"/>
            <w:gridSpan w:val="2"/>
            <w:tcBorders>
              <w:top w:val="nil"/>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755101" w:rsidRDefault="00755101" w:rsidP="00755101">
            <w:pPr>
              <w:pStyle w:val="CRCoverPage"/>
              <w:spacing w:after="0"/>
              <w:ind w:left="100"/>
              <w:rPr>
                <w:noProof/>
              </w:rPr>
            </w:pPr>
            <w:r>
              <w:rPr>
                <w:noProof/>
              </w:rPr>
              <w:t>Note for the editor: Please add “</w:t>
            </w:r>
            <w:r w:rsidRPr="001B6837">
              <w:rPr>
                <w:noProof/>
              </w:rPr>
              <w:t xml:space="preserve">38.533 </w:t>
            </w:r>
            <w:r w:rsidR="0073624C">
              <w:rPr>
                <w:noProof/>
              </w:rPr>
              <w:t>4.5.7.1</w:t>
            </w:r>
            <w:r w:rsidRPr="001B6837">
              <w:rPr>
                <w:noProof/>
              </w:rPr>
              <w:t xml:space="preserve"> TT.zip</w:t>
            </w:r>
            <w:r>
              <w:rPr>
                <w:noProof/>
              </w:rPr>
              <w:t>” to the attachments of TR 38.903</w:t>
            </w:r>
          </w:p>
        </w:tc>
      </w:tr>
      <w:tr w:rsidR="00755101" w:rsidTr="00FE094B">
        <w:tc>
          <w:tcPr>
            <w:tcW w:w="2696" w:type="dxa"/>
            <w:gridSpan w:val="2"/>
            <w:tcBorders>
              <w:top w:val="single" w:sz="4" w:space="0" w:color="auto"/>
              <w:left w:val="nil"/>
              <w:bottom w:val="single" w:sz="4" w:space="0" w:color="auto"/>
              <w:right w:val="nil"/>
            </w:tcBorders>
          </w:tcPr>
          <w:p w:rsidR="00755101" w:rsidRDefault="00755101" w:rsidP="0075510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755101" w:rsidRDefault="00755101" w:rsidP="00755101">
            <w:pPr>
              <w:pStyle w:val="CRCoverPage"/>
              <w:spacing w:after="0"/>
              <w:ind w:left="100"/>
              <w:rPr>
                <w:noProof/>
                <w:sz w:val="8"/>
                <w:szCs w:val="8"/>
              </w:rPr>
            </w:pPr>
          </w:p>
        </w:tc>
      </w:tr>
      <w:tr w:rsidR="00755101" w:rsidTr="00FE094B">
        <w:tc>
          <w:tcPr>
            <w:tcW w:w="2696" w:type="dxa"/>
            <w:gridSpan w:val="2"/>
            <w:tcBorders>
              <w:top w:val="single" w:sz="4" w:space="0" w:color="auto"/>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755101" w:rsidRDefault="00755101" w:rsidP="00755101">
            <w:pPr>
              <w:pStyle w:val="CRCoverPage"/>
              <w:spacing w:after="0"/>
              <w:ind w:left="100"/>
              <w:rPr>
                <w:noProof/>
              </w:rPr>
            </w:pPr>
          </w:p>
        </w:tc>
      </w:tr>
    </w:tbl>
    <w:p w:rsidR="00164867" w:rsidRDefault="00164867" w:rsidP="00164867">
      <w:pPr>
        <w:pStyle w:val="CRCoverPage"/>
        <w:spacing w:after="0"/>
        <w:rPr>
          <w:noProof/>
          <w:sz w:val="8"/>
          <w:szCs w:val="8"/>
        </w:rPr>
      </w:pPr>
    </w:p>
    <w:p w:rsidR="00755101" w:rsidRPr="001B6837" w:rsidRDefault="00164867" w:rsidP="00755101">
      <w:pPr>
        <w:keepNext/>
        <w:keepLines/>
        <w:spacing w:before="240"/>
        <w:ind w:left="1134" w:hanging="1134"/>
        <w:outlineLvl w:val="0"/>
        <w:rPr>
          <w:noProof/>
          <w:color w:val="FF0000"/>
          <w:sz w:val="32"/>
        </w:rPr>
      </w:pPr>
      <w:r>
        <w:br w:type="page"/>
      </w:r>
      <w:bookmarkEnd w:id="0"/>
      <w:r w:rsidR="00755101" w:rsidRPr="001B6837">
        <w:rPr>
          <w:noProof/>
          <w:color w:val="FF0000"/>
          <w:sz w:val="32"/>
        </w:rPr>
        <w:lastRenderedPageBreak/>
        <w:t xml:space="preserve">Note for the editor: Please add “38.533 </w:t>
      </w:r>
      <w:r w:rsidR="0073624C">
        <w:rPr>
          <w:noProof/>
          <w:color w:val="FF0000"/>
          <w:sz w:val="32"/>
        </w:rPr>
        <w:t>4.5.7.1</w:t>
      </w:r>
      <w:r w:rsidR="00755101" w:rsidRPr="001B6837">
        <w:rPr>
          <w:noProof/>
          <w:color w:val="FF0000"/>
          <w:sz w:val="32"/>
        </w:rPr>
        <w:t xml:space="preserve"> TT.zip” to the attachments of TR 38.903</w:t>
      </w:r>
    </w:p>
    <w:p w:rsidR="00FE094B" w:rsidRDefault="00FE094B" w:rsidP="00FE09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rsidR="00FE094B" w:rsidRDefault="00FE094B" w:rsidP="00FE094B">
      <w:pPr>
        <w:pStyle w:val="Separation"/>
      </w:pPr>
      <w:r>
        <w:t>&lt; End of changes &gt;</w:t>
      </w:r>
    </w:p>
    <w:sectPr w:rsidR="00FE094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7E6" w:rsidRDefault="004F27E6">
      <w:pPr>
        <w:spacing w:after="0"/>
      </w:pPr>
      <w:r>
        <w:separator/>
      </w:r>
    </w:p>
  </w:endnote>
  <w:endnote w:type="continuationSeparator" w:id="0">
    <w:p w:rsidR="004F27E6" w:rsidRDefault="004F2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2FD" w:rsidRDefault="00FE02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7E6" w:rsidRDefault="004F27E6">
      <w:pPr>
        <w:spacing w:after="0"/>
      </w:pPr>
      <w:r>
        <w:separator/>
      </w:r>
    </w:p>
  </w:footnote>
  <w:footnote w:type="continuationSeparator" w:id="0">
    <w:p w:rsidR="004F27E6" w:rsidRDefault="004F2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79F0"/>
    <w:rsid w:val="00035E15"/>
    <w:rsid w:val="000379CF"/>
    <w:rsid w:val="000402DB"/>
    <w:rsid w:val="00050035"/>
    <w:rsid w:val="00054F90"/>
    <w:rsid w:val="0007394B"/>
    <w:rsid w:val="000800D5"/>
    <w:rsid w:val="00081AC4"/>
    <w:rsid w:val="00082BE7"/>
    <w:rsid w:val="000861CD"/>
    <w:rsid w:val="00087147"/>
    <w:rsid w:val="000A31EA"/>
    <w:rsid w:val="000A45CC"/>
    <w:rsid w:val="000B39ED"/>
    <w:rsid w:val="000B57E8"/>
    <w:rsid w:val="000C196E"/>
    <w:rsid w:val="000C456D"/>
    <w:rsid w:val="000E5464"/>
    <w:rsid w:val="000F1C20"/>
    <w:rsid w:val="000F1C8C"/>
    <w:rsid w:val="000F5732"/>
    <w:rsid w:val="000F6288"/>
    <w:rsid w:val="000F74D6"/>
    <w:rsid w:val="0010676F"/>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B431C"/>
    <w:rsid w:val="001C3D36"/>
    <w:rsid w:val="001C49CD"/>
    <w:rsid w:val="001C4F56"/>
    <w:rsid w:val="001D091C"/>
    <w:rsid w:val="001D7C5D"/>
    <w:rsid w:val="001E165B"/>
    <w:rsid w:val="001F202D"/>
    <w:rsid w:val="001F5FD5"/>
    <w:rsid w:val="00203AB2"/>
    <w:rsid w:val="002069E6"/>
    <w:rsid w:val="0021304C"/>
    <w:rsid w:val="0022039C"/>
    <w:rsid w:val="002315DC"/>
    <w:rsid w:val="00235D83"/>
    <w:rsid w:val="002442E5"/>
    <w:rsid w:val="002757E6"/>
    <w:rsid w:val="002816EF"/>
    <w:rsid w:val="00282B5F"/>
    <w:rsid w:val="00283141"/>
    <w:rsid w:val="00285223"/>
    <w:rsid w:val="0028567F"/>
    <w:rsid w:val="002A764A"/>
    <w:rsid w:val="002B0C2F"/>
    <w:rsid w:val="002B1AC3"/>
    <w:rsid w:val="002B651F"/>
    <w:rsid w:val="002B667B"/>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A79"/>
    <w:rsid w:val="003E077C"/>
    <w:rsid w:val="004020AA"/>
    <w:rsid w:val="0041272F"/>
    <w:rsid w:val="00412A13"/>
    <w:rsid w:val="00416660"/>
    <w:rsid w:val="00420EF7"/>
    <w:rsid w:val="00423656"/>
    <w:rsid w:val="00471987"/>
    <w:rsid w:val="004742A5"/>
    <w:rsid w:val="00477617"/>
    <w:rsid w:val="00480A5B"/>
    <w:rsid w:val="0048358E"/>
    <w:rsid w:val="0049522B"/>
    <w:rsid w:val="004A3E7D"/>
    <w:rsid w:val="004B3704"/>
    <w:rsid w:val="004B7125"/>
    <w:rsid w:val="004C1DB3"/>
    <w:rsid w:val="004C21FE"/>
    <w:rsid w:val="004C2523"/>
    <w:rsid w:val="004D5100"/>
    <w:rsid w:val="004D5F4F"/>
    <w:rsid w:val="004D668E"/>
    <w:rsid w:val="004E065D"/>
    <w:rsid w:val="004E3515"/>
    <w:rsid w:val="004F27E6"/>
    <w:rsid w:val="0050061A"/>
    <w:rsid w:val="00506A1B"/>
    <w:rsid w:val="0051488F"/>
    <w:rsid w:val="005174E8"/>
    <w:rsid w:val="00520FA8"/>
    <w:rsid w:val="00542F4F"/>
    <w:rsid w:val="00543ADE"/>
    <w:rsid w:val="00566324"/>
    <w:rsid w:val="005742D3"/>
    <w:rsid w:val="00581609"/>
    <w:rsid w:val="0058472D"/>
    <w:rsid w:val="00590A64"/>
    <w:rsid w:val="00594B92"/>
    <w:rsid w:val="00596BA5"/>
    <w:rsid w:val="005A3BB4"/>
    <w:rsid w:val="005A6C0D"/>
    <w:rsid w:val="005A704C"/>
    <w:rsid w:val="005B42FB"/>
    <w:rsid w:val="005B485F"/>
    <w:rsid w:val="005C40E4"/>
    <w:rsid w:val="005D387A"/>
    <w:rsid w:val="005F0AC2"/>
    <w:rsid w:val="005F6ACE"/>
    <w:rsid w:val="006014CB"/>
    <w:rsid w:val="00601B67"/>
    <w:rsid w:val="00607755"/>
    <w:rsid w:val="00624A66"/>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C4508"/>
    <w:rsid w:val="006D4920"/>
    <w:rsid w:val="006D6AF7"/>
    <w:rsid w:val="006D7845"/>
    <w:rsid w:val="006E5A96"/>
    <w:rsid w:val="006E5CF4"/>
    <w:rsid w:val="006E5F3E"/>
    <w:rsid w:val="006F13A4"/>
    <w:rsid w:val="006F37C8"/>
    <w:rsid w:val="007029B2"/>
    <w:rsid w:val="007103F9"/>
    <w:rsid w:val="00712145"/>
    <w:rsid w:val="0071529D"/>
    <w:rsid w:val="0073224E"/>
    <w:rsid w:val="00734621"/>
    <w:rsid w:val="0073624C"/>
    <w:rsid w:val="00736A77"/>
    <w:rsid w:val="00737A24"/>
    <w:rsid w:val="007409BD"/>
    <w:rsid w:val="007421FC"/>
    <w:rsid w:val="00755101"/>
    <w:rsid w:val="00765053"/>
    <w:rsid w:val="00765C54"/>
    <w:rsid w:val="0077102F"/>
    <w:rsid w:val="007764BD"/>
    <w:rsid w:val="00776888"/>
    <w:rsid w:val="00783868"/>
    <w:rsid w:val="00784409"/>
    <w:rsid w:val="007857FE"/>
    <w:rsid w:val="007904A0"/>
    <w:rsid w:val="00791E80"/>
    <w:rsid w:val="007A1DA9"/>
    <w:rsid w:val="007B0EB1"/>
    <w:rsid w:val="007B2573"/>
    <w:rsid w:val="007B3001"/>
    <w:rsid w:val="007B5589"/>
    <w:rsid w:val="007B57B1"/>
    <w:rsid w:val="007C14E4"/>
    <w:rsid w:val="007C1C2D"/>
    <w:rsid w:val="007C55CB"/>
    <w:rsid w:val="007D2401"/>
    <w:rsid w:val="007D4C8E"/>
    <w:rsid w:val="007F1D11"/>
    <w:rsid w:val="007F1EA7"/>
    <w:rsid w:val="0080126D"/>
    <w:rsid w:val="00804FF8"/>
    <w:rsid w:val="00812E5D"/>
    <w:rsid w:val="00815F8F"/>
    <w:rsid w:val="00816C83"/>
    <w:rsid w:val="0082257B"/>
    <w:rsid w:val="0082528E"/>
    <w:rsid w:val="008369A3"/>
    <w:rsid w:val="00836F84"/>
    <w:rsid w:val="00841DDE"/>
    <w:rsid w:val="00847089"/>
    <w:rsid w:val="00855666"/>
    <w:rsid w:val="0086222C"/>
    <w:rsid w:val="00863158"/>
    <w:rsid w:val="0086657E"/>
    <w:rsid w:val="00881109"/>
    <w:rsid w:val="0088366D"/>
    <w:rsid w:val="008860D6"/>
    <w:rsid w:val="00887F0A"/>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6547E"/>
    <w:rsid w:val="00974629"/>
    <w:rsid w:val="00977810"/>
    <w:rsid w:val="00987162"/>
    <w:rsid w:val="00993BC9"/>
    <w:rsid w:val="0099780C"/>
    <w:rsid w:val="009A085B"/>
    <w:rsid w:val="009A4412"/>
    <w:rsid w:val="009A54FA"/>
    <w:rsid w:val="009B2CF7"/>
    <w:rsid w:val="009B6BBD"/>
    <w:rsid w:val="009C6CB1"/>
    <w:rsid w:val="009C775A"/>
    <w:rsid w:val="009E2392"/>
    <w:rsid w:val="009F7EEC"/>
    <w:rsid w:val="00A03D57"/>
    <w:rsid w:val="00A06FE6"/>
    <w:rsid w:val="00A1057D"/>
    <w:rsid w:val="00A144FF"/>
    <w:rsid w:val="00A2081A"/>
    <w:rsid w:val="00A21208"/>
    <w:rsid w:val="00A21B9B"/>
    <w:rsid w:val="00A2308E"/>
    <w:rsid w:val="00A231E1"/>
    <w:rsid w:val="00A31553"/>
    <w:rsid w:val="00A35521"/>
    <w:rsid w:val="00A40279"/>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4EDF"/>
    <w:rsid w:val="00AD63E4"/>
    <w:rsid w:val="00AF63F5"/>
    <w:rsid w:val="00AF716D"/>
    <w:rsid w:val="00B027CF"/>
    <w:rsid w:val="00B103B9"/>
    <w:rsid w:val="00B11342"/>
    <w:rsid w:val="00B124B0"/>
    <w:rsid w:val="00B12B1A"/>
    <w:rsid w:val="00B243DA"/>
    <w:rsid w:val="00B2485A"/>
    <w:rsid w:val="00B25454"/>
    <w:rsid w:val="00B300DE"/>
    <w:rsid w:val="00B344A0"/>
    <w:rsid w:val="00B35781"/>
    <w:rsid w:val="00B414E0"/>
    <w:rsid w:val="00B42D62"/>
    <w:rsid w:val="00B444E8"/>
    <w:rsid w:val="00B46815"/>
    <w:rsid w:val="00B46A8F"/>
    <w:rsid w:val="00B62EDF"/>
    <w:rsid w:val="00B64A7C"/>
    <w:rsid w:val="00B71624"/>
    <w:rsid w:val="00B71980"/>
    <w:rsid w:val="00B72976"/>
    <w:rsid w:val="00B8569B"/>
    <w:rsid w:val="00B85874"/>
    <w:rsid w:val="00BB24FD"/>
    <w:rsid w:val="00BB2A3F"/>
    <w:rsid w:val="00BB7C5E"/>
    <w:rsid w:val="00BC04AE"/>
    <w:rsid w:val="00BD2E8E"/>
    <w:rsid w:val="00BD33DA"/>
    <w:rsid w:val="00BD5B59"/>
    <w:rsid w:val="00BD663C"/>
    <w:rsid w:val="00BF43DA"/>
    <w:rsid w:val="00BF46D9"/>
    <w:rsid w:val="00BF63D0"/>
    <w:rsid w:val="00C03ECF"/>
    <w:rsid w:val="00C06F8B"/>
    <w:rsid w:val="00C07532"/>
    <w:rsid w:val="00C145FD"/>
    <w:rsid w:val="00C15615"/>
    <w:rsid w:val="00C15686"/>
    <w:rsid w:val="00C17EA6"/>
    <w:rsid w:val="00C20A60"/>
    <w:rsid w:val="00C30681"/>
    <w:rsid w:val="00C31F04"/>
    <w:rsid w:val="00C414D3"/>
    <w:rsid w:val="00C43138"/>
    <w:rsid w:val="00C53037"/>
    <w:rsid w:val="00C61D24"/>
    <w:rsid w:val="00C633A3"/>
    <w:rsid w:val="00C677E9"/>
    <w:rsid w:val="00C76499"/>
    <w:rsid w:val="00C82D66"/>
    <w:rsid w:val="00C87362"/>
    <w:rsid w:val="00C90CDD"/>
    <w:rsid w:val="00C914D7"/>
    <w:rsid w:val="00C92829"/>
    <w:rsid w:val="00C95E25"/>
    <w:rsid w:val="00CA337A"/>
    <w:rsid w:val="00CA42E1"/>
    <w:rsid w:val="00CA7A23"/>
    <w:rsid w:val="00CB0052"/>
    <w:rsid w:val="00CB6F23"/>
    <w:rsid w:val="00CB7492"/>
    <w:rsid w:val="00CC18C8"/>
    <w:rsid w:val="00CC600C"/>
    <w:rsid w:val="00CD22AB"/>
    <w:rsid w:val="00CD5C77"/>
    <w:rsid w:val="00CD7044"/>
    <w:rsid w:val="00CE0E7C"/>
    <w:rsid w:val="00CE4741"/>
    <w:rsid w:val="00D04826"/>
    <w:rsid w:val="00D04CF6"/>
    <w:rsid w:val="00D05B90"/>
    <w:rsid w:val="00D103AE"/>
    <w:rsid w:val="00D16EA3"/>
    <w:rsid w:val="00D238AA"/>
    <w:rsid w:val="00D254C4"/>
    <w:rsid w:val="00D300A2"/>
    <w:rsid w:val="00D31DE6"/>
    <w:rsid w:val="00D3553D"/>
    <w:rsid w:val="00D41F27"/>
    <w:rsid w:val="00D50918"/>
    <w:rsid w:val="00D577A6"/>
    <w:rsid w:val="00D662B8"/>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1596"/>
    <w:rsid w:val="00E32047"/>
    <w:rsid w:val="00E327FC"/>
    <w:rsid w:val="00E3639E"/>
    <w:rsid w:val="00E40E9C"/>
    <w:rsid w:val="00E41C42"/>
    <w:rsid w:val="00E4587B"/>
    <w:rsid w:val="00E607C3"/>
    <w:rsid w:val="00E613EB"/>
    <w:rsid w:val="00E61B1A"/>
    <w:rsid w:val="00E8051E"/>
    <w:rsid w:val="00E85C6C"/>
    <w:rsid w:val="00E87189"/>
    <w:rsid w:val="00E902C8"/>
    <w:rsid w:val="00E933B9"/>
    <w:rsid w:val="00E97777"/>
    <w:rsid w:val="00EA1822"/>
    <w:rsid w:val="00EA32CC"/>
    <w:rsid w:val="00EB1102"/>
    <w:rsid w:val="00EB36F0"/>
    <w:rsid w:val="00EB67BD"/>
    <w:rsid w:val="00EC1E89"/>
    <w:rsid w:val="00EC2BCE"/>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5B09"/>
    <w:rsid w:val="00FB0F8E"/>
    <w:rsid w:val="00FD0102"/>
    <w:rsid w:val="00FD055E"/>
    <w:rsid w:val="00FD4FF7"/>
    <w:rsid w:val="00FD6DBD"/>
    <w:rsid w:val="00FD6F04"/>
    <w:rsid w:val="00FE0101"/>
    <w:rsid w:val="00FE02FD"/>
    <w:rsid w:val="00FE094B"/>
    <w:rsid w:val="00FE3DFC"/>
    <w:rsid w:val="00FF1D17"/>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6380"/>
  <w15:chartTrackingRefBased/>
  <w15:docId w15:val="{0B61BAA6-7252-4A59-B937-D5EFBC20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rsid w:val="0086657E"/>
    <w:pPr>
      <w:keepNext/>
      <w:keepLines/>
      <w:spacing w:after="0"/>
    </w:pPr>
    <w:rPr>
      <w:rFonts w:ascii="Arial" w:hAnsi="Arial"/>
      <w:sz w:val="18"/>
    </w:rPr>
  </w:style>
  <w:style w:type="paragraph" w:customStyle="1" w:styleId="TAH">
    <w:name w:val="TAH"/>
    <w:basedOn w:val="TAC"/>
    <w:link w:val="TAHCar"/>
    <w:rsid w:val="0086657E"/>
    <w:rPr>
      <w:b/>
    </w:rPr>
  </w:style>
  <w:style w:type="paragraph" w:customStyle="1" w:styleId="TAC">
    <w:name w:val="TAC"/>
    <w:basedOn w:val="TAL"/>
    <w:link w:val="TACCar"/>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DF66C-057D-4FD8-B5FA-09708BD8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2465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7</cp:revision>
  <dcterms:created xsi:type="dcterms:W3CDTF">2021-01-22T09:07:00Z</dcterms:created>
  <dcterms:modified xsi:type="dcterms:W3CDTF">2021-02-05T13:10:00Z</dcterms:modified>
</cp:coreProperties>
</file>